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7DA8" w14:textId="36D37DCB" w:rsidR="00BA00AB" w:rsidRDefault="003D62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WAREHAM, D.Cl.</w:t>
      </w:r>
      <w:r>
        <w:rPr>
          <w:rFonts w:cs="Times New Roman"/>
          <w:szCs w:val="24"/>
        </w:rPr>
        <w:t xml:space="preserve">       (fl.1490)</w:t>
      </w:r>
    </w:p>
    <w:p w14:paraId="6A8DB28E" w14:textId="5907DB4F" w:rsidR="003D62A4" w:rsidRDefault="003D62A4" w:rsidP="009139A6">
      <w:pPr>
        <w:pStyle w:val="NoSpacing"/>
        <w:rPr>
          <w:rFonts w:cs="Times New Roman"/>
          <w:szCs w:val="24"/>
        </w:rPr>
      </w:pPr>
    </w:p>
    <w:p w14:paraId="1D754ADB" w14:textId="37C56F47" w:rsidR="003D62A4" w:rsidRDefault="003D62A4" w:rsidP="009139A6">
      <w:pPr>
        <w:pStyle w:val="NoSpacing"/>
        <w:rPr>
          <w:rFonts w:cs="Times New Roman"/>
          <w:szCs w:val="24"/>
        </w:rPr>
      </w:pPr>
    </w:p>
    <w:p w14:paraId="2C4AC7B8" w14:textId="66E97F1E" w:rsidR="003D62A4" w:rsidRDefault="003D62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Nov.1490</w:t>
      </w:r>
      <w:r>
        <w:rPr>
          <w:rFonts w:cs="Times New Roman"/>
          <w:szCs w:val="24"/>
        </w:rPr>
        <w:tab/>
        <w:t>He was appointed a Vicar-General of the See of Coventry and Lichfield.</w:t>
      </w:r>
    </w:p>
    <w:p w14:paraId="3602DD95" w14:textId="77777777" w:rsidR="003D62A4" w:rsidRDefault="003D62A4" w:rsidP="003D62A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Register of John Morton, Archbishop of Canterbury 1486-1500” vol.II</w:t>
      </w:r>
    </w:p>
    <w:p w14:paraId="26BE9A63" w14:textId="6717C05B" w:rsidR="003D62A4" w:rsidRDefault="003D62A4" w:rsidP="003D62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>ed. Christopher Harper-Bill, pub. Canterbury and York Society 1991 p.</w:t>
      </w:r>
      <w:r>
        <w:rPr>
          <w:rFonts w:eastAsia="Times New Roman" w:cs="Times New Roman"/>
          <w:szCs w:val="24"/>
        </w:rPr>
        <w:t>1)</w:t>
      </w:r>
    </w:p>
    <w:p w14:paraId="153B4059" w14:textId="1D204F48" w:rsidR="003D62A4" w:rsidRDefault="003D62A4" w:rsidP="003D62A4">
      <w:pPr>
        <w:pStyle w:val="NoSpacing"/>
        <w:rPr>
          <w:rFonts w:eastAsia="Times New Roman" w:cs="Times New Roman"/>
          <w:szCs w:val="24"/>
        </w:rPr>
      </w:pPr>
    </w:p>
    <w:p w14:paraId="7B8E326D" w14:textId="1931856C" w:rsidR="003D62A4" w:rsidRDefault="003D62A4" w:rsidP="003D62A4">
      <w:pPr>
        <w:pStyle w:val="NoSpacing"/>
        <w:rPr>
          <w:rFonts w:eastAsia="Times New Roman" w:cs="Times New Roman"/>
          <w:szCs w:val="24"/>
        </w:rPr>
      </w:pPr>
    </w:p>
    <w:p w14:paraId="1BD84399" w14:textId="21501413" w:rsidR="003D62A4" w:rsidRPr="003D62A4" w:rsidRDefault="003D62A4" w:rsidP="003D62A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29 December 2022</w:t>
      </w:r>
    </w:p>
    <w:sectPr w:rsidR="003D62A4" w:rsidRPr="003D62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30800" w14:textId="77777777" w:rsidR="003D62A4" w:rsidRDefault="003D62A4" w:rsidP="009139A6">
      <w:r>
        <w:separator/>
      </w:r>
    </w:p>
  </w:endnote>
  <w:endnote w:type="continuationSeparator" w:id="0">
    <w:p w14:paraId="09157BBB" w14:textId="77777777" w:rsidR="003D62A4" w:rsidRDefault="003D62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FF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A7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BD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7AE4" w14:textId="77777777" w:rsidR="003D62A4" w:rsidRDefault="003D62A4" w:rsidP="009139A6">
      <w:r>
        <w:separator/>
      </w:r>
    </w:p>
  </w:footnote>
  <w:footnote w:type="continuationSeparator" w:id="0">
    <w:p w14:paraId="6790D3E4" w14:textId="77777777" w:rsidR="003D62A4" w:rsidRDefault="003D62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3B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F6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1E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A4"/>
    <w:rsid w:val="000666E0"/>
    <w:rsid w:val="002510B7"/>
    <w:rsid w:val="003D62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3E7B9"/>
  <w15:chartTrackingRefBased/>
  <w15:docId w15:val="{736E7483-7C12-4849-8B4E-4B439C14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2022-12-29T21:39:00Z</dcterms:created>
  <dcterms:modified xsi:type="dcterms:W3CDTF">2022-12-29T21:41:00Z</dcterms:modified>
</cp:coreProperties>
</file>